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FB600" w14:textId="77777777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Guy de WESTWOD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3AB5E0D6" w14:textId="77777777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F4C7A" w14:textId="77777777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A5E340" w14:textId="6ECA18E2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Jul</w:t>
      </w:r>
      <w:r>
        <w:rPr>
          <w:rFonts w:ascii="Times New Roman" w:hAnsi="Times New Roman" w:cs="Times New Roman"/>
          <w:sz w:val="24"/>
          <w:szCs w:val="24"/>
        </w:rPr>
        <w:t>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</w:t>
      </w:r>
      <w:r>
        <w:rPr>
          <w:rFonts w:ascii="Times New Roman" w:hAnsi="Times New Roman" w:cs="Times New Roman"/>
          <w:sz w:val="24"/>
          <w:szCs w:val="24"/>
        </w:rPr>
        <w:t>idgnorth, Shropshire,</w:t>
      </w:r>
    </w:p>
    <w:p w14:paraId="747C55FF" w14:textId="77777777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</w:t>
      </w:r>
      <w:r>
        <w:rPr>
          <w:rFonts w:ascii="Times New Roman" w:hAnsi="Times New Roman" w:cs="Times New Roman"/>
          <w:sz w:val="24"/>
          <w:szCs w:val="24"/>
        </w:rPr>
        <w:t xml:space="preserve">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Shareshull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Shropshire and the adjacent Welsh</w:t>
      </w:r>
    </w:p>
    <w:p w14:paraId="0B0BDCB4" w14:textId="61D9EBFE" w:rsidR="005C03FE" w:rsidRDefault="005C03FE" w:rsidP="005C03F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611E9FAF" w14:textId="368DD7E5" w:rsidR="005C03FE" w:rsidRP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(https://inquisitionspostmortem.ac.uk/view/inquisition/18-</w:t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/)</w:t>
      </w:r>
    </w:p>
    <w:p w14:paraId="6EE0E28D" w14:textId="77777777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01D3B" w14:textId="77777777" w:rsidR="005C03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4E2A64" w14:textId="77777777" w:rsidR="005C03FE" w:rsidRPr="00456AFE" w:rsidRDefault="005C03FE" w:rsidP="005C03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1A04D083" w14:textId="6FBCFC84" w:rsidR="00BA00AB" w:rsidRPr="005C03FE" w:rsidRDefault="005C03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00AB" w:rsidRPr="005C03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C6767" w14:textId="77777777" w:rsidR="005C03FE" w:rsidRDefault="005C03FE" w:rsidP="009139A6">
      <w:r>
        <w:separator/>
      </w:r>
    </w:p>
  </w:endnote>
  <w:endnote w:type="continuationSeparator" w:id="0">
    <w:p w14:paraId="1FC64230" w14:textId="77777777" w:rsidR="005C03FE" w:rsidRDefault="005C03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8D8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7B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E66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001B0" w14:textId="77777777" w:rsidR="005C03FE" w:rsidRDefault="005C03FE" w:rsidP="009139A6">
      <w:r>
        <w:separator/>
      </w:r>
    </w:p>
  </w:footnote>
  <w:footnote w:type="continuationSeparator" w:id="0">
    <w:p w14:paraId="0F5DF675" w14:textId="77777777" w:rsidR="005C03FE" w:rsidRDefault="005C03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BF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B6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CF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FE"/>
    <w:rsid w:val="000666E0"/>
    <w:rsid w:val="002510B7"/>
    <w:rsid w:val="005C03F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CD6F1"/>
  <w15:chartTrackingRefBased/>
  <w15:docId w15:val="{34018962-E974-4285-AB1D-06EEC4F7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2022-02-01T16:33:00Z</dcterms:created>
  <dcterms:modified xsi:type="dcterms:W3CDTF">2022-02-01T16:38:00Z</dcterms:modified>
</cp:coreProperties>
</file>